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at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te NASSH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Chipping Sodbury,</w:t>
      </w:r>
    </w:p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the late John Devrose(q.v.).</w:t>
      </w:r>
    </w:p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21-281)</w:t>
      </w:r>
    </w:p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3243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3243" w:rsidRPr="00B63C7D" w:rsidRDefault="00413243" w:rsidP="004132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413243" w:rsidRDefault="0041324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132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243" w:rsidRDefault="00413243" w:rsidP="00E71FC3">
      <w:pPr>
        <w:spacing w:after="0" w:line="240" w:lineRule="auto"/>
      </w:pPr>
      <w:r>
        <w:separator/>
      </w:r>
    </w:p>
  </w:endnote>
  <w:endnote w:type="continuationSeparator" w:id="0">
    <w:p w:rsidR="00413243" w:rsidRDefault="004132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243" w:rsidRDefault="00413243" w:rsidP="00E71FC3">
      <w:pPr>
        <w:spacing w:after="0" w:line="240" w:lineRule="auto"/>
      </w:pPr>
      <w:r>
        <w:separator/>
      </w:r>
    </w:p>
  </w:footnote>
  <w:footnote w:type="continuationSeparator" w:id="0">
    <w:p w:rsidR="00413243" w:rsidRDefault="004132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243"/>
    <w:rsid w:val="0041324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21BAC"/>
  <w15:chartTrackingRefBased/>
  <w15:docId w15:val="{C360D3AF-3DDD-4DB1-930C-9EDD5633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2016-02-27T15:56:00Z</dcterms:created>
  <dcterms:modified xsi:type="dcterms:W3CDTF">2016-02-27T15:57:00Z</dcterms:modified>
</cp:coreProperties>
</file>